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Slough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Slough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Slough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Slough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Slough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Slough are estimated to have a score of 1-2 on the PGSI (low-risk gambling), whilst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39.0% </w:t>
      </w:r>
      <w:r w:rsidRPr="004747BF">
        <w:rPr>
          <w:rFonts w:ascii="Libre Franklin Light" w:eastAsia="Times New Roman" w:hAnsi="Libre Franklin Light" w:cs="Calibri Light"/>
        </w:rPr>
        <w:t xml:space="preserve">of those respondents classified as PGSI 8+ in Slough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Slough is estimated to be </w:t>
      </w:r>
      <w:r w:rsidRPr="00773DF7">
        <w:rPr>
          <w:rFonts w:ascii="Libre Franklin Light" w:eastAsia="Times New Roman" w:hAnsi="Libre Franklin Light" w:cs="Calibri Light"/>
          <w:b/>
          <w:bCs/>
          <w:color w:val="C45911" w:themeColor="accent2" w:themeShade="BF"/>
        </w:rPr>
        <w:t xml:space="preserve">£3,698,257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Slough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Slough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Slough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Slough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l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Slough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l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Slough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Slough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39.0%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l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Slough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Slough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Slough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Slough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Slough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Slough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£3,698,257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Slough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£60,239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£1,245,767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£89,242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£46,016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£2,231,894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£3,698,257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Slough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Slough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Slough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Slough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Slough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Slough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Slough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Slough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Slough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5714F59-ECE6-4D73-BF4F-D8236956FF7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